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BFD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476BFD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76BFD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6BFD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6BFD" w:rsidRDefault="00476BFD" w:rsidP="00476BF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Sep.1426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parish church of Paignton, Devon, by the Bishop.</w:t>
      </w:r>
    </w:p>
    <w:p w:rsidR="00476BFD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1420-55”, part 4 pp.104-5)</w:t>
      </w:r>
    </w:p>
    <w:p w:rsidR="00476BFD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6BFD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6BFD" w:rsidRPr="00314E16" w:rsidRDefault="00476BFD" w:rsidP="00476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2016</w:t>
      </w:r>
    </w:p>
    <w:p w:rsidR="006B2F86" w:rsidRPr="00476BFD" w:rsidRDefault="00476BF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76BF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BFD" w:rsidRDefault="00476BFD" w:rsidP="00E71FC3">
      <w:pPr>
        <w:spacing w:after="0" w:line="240" w:lineRule="auto"/>
      </w:pPr>
      <w:r>
        <w:separator/>
      </w:r>
    </w:p>
  </w:endnote>
  <w:endnote w:type="continuationSeparator" w:id="0">
    <w:p w:rsidR="00476BFD" w:rsidRDefault="00476BF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BFD" w:rsidRDefault="00476BFD" w:rsidP="00E71FC3">
      <w:pPr>
        <w:spacing w:after="0" w:line="240" w:lineRule="auto"/>
      </w:pPr>
      <w:r>
        <w:separator/>
      </w:r>
    </w:p>
  </w:footnote>
  <w:footnote w:type="continuationSeparator" w:id="0">
    <w:p w:rsidR="00476BFD" w:rsidRDefault="00476BF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BFD"/>
    <w:rsid w:val="00476BF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96406"/>
  <w15:chartTrackingRefBased/>
  <w15:docId w15:val="{3FB779CE-8C71-424B-BB22-E9718B91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2016-04-04T14:15:00Z</dcterms:created>
  <dcterms:modified xsi:type="dcterms:W3CDTF">2016-04-04T14:16:00Z</dcterms:modified>
</cp:coreProperties>
</file>